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0d13f62" w14:textId="0d13f6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A04B84">
        <w:t>219</w:t>
      </w:r>
      <w:r w:rsidR="00AA2FC4">
        <w:t>/</w:t>
      </w:r>
      <w:r w:rsidR="00E036A8">
        <w:t>20</w:t>
      </w:r>
      <w:r w:rsidR="00085B51">
        <w:t>-</w:t>
      </w:r>
      <w:r w:rsidR="00A04B84">
        <w:t>10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22429">
        <w:t>7</w:t>
      </w:r>
      <w:r w:rsidR="000E039A">
        <w:t xml:space="preserve">. </w:t>
      </w:r>
      <w:r w:rsidR="00922429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A04B84">
        <w:rPr>
          <w:lang w:eastAsia="en-US"/>
        </w:rPr>
        <w:t>TERMOINŽENJERING-MONTAŽA d.d.</w:t>
      </w:r>
      <w:r w:rsidRPr="003C5AC8" w:rsidR="00A04B84">
        <w:rPr>
          <w:lang w:eastAsia="en-US"/>
        </w:rPr>
        <w:t xml:space="preserve">, </w:t>
      </w:r>
      <w:r w:rsidR="00A04B84">
        <w:rPr>
          <w:lang w:eastAsia="en-US"/>
        </w:rPr>
        <w:t>Bukovje Bistransko</w:t>
      </w:r>
      <w:r w:rsidRPr="003C5AC8" w:rsidR="00A04B84">
        <w:rPr>
          <w:lang w:eastAsia="en-US"/>
        </w:rPr>
        <w:t xml:space="preserve">, </w:t>
      </w:r>
      <w:r w:rsidR="00A04B84">
        <w:rPr>
          <w:lang w:eastAsia="en-US"/>
        </w:rPr>
        <w:t>Stubička 358</w:t>
      </w:r>
      <w:r w:rsidRPr="003C5AC8" w:rsidR="00A04B84">
        <w:rPr>
          <w:lang w:eastAsia="en-US"/>
        </w:rPr>
        <w:t xml:space="preserve">, OIB: </w:t>
      </w:r>
      <w:r w:rsidR="00A04B84">
        <w:rPr>
          <w:lang w:eastAsia="en-US"/>
        </w:rPr>
        <w:t>72469078487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0B5F7C">
        <w:t>25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150801">
        <w:t xml:space="preserve">zastupnik po zakonu </w:t>
      </w:r>
      <w:r w:rsidR="00A04B84">
        <w:t>Mladen Kovačec</w:t>
      </w:r>
      <w:r w:rsidR="00150801"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0B5F7C">
        <w:t>nitko, dostava uredna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A04B84">
        <w:rPr>
          <w:lang w:eastAsia="en-US"/>
        </w:rPr>
        <w:t>TERMOINŽENJERING-MONTAŽA d.d.</w:t>
      </w:r>
      <w:r w:rsidRPr="003C5AC8" w:rsidR="00A04B84">
        <w:rPr>
          <w:lang w:eastAsia="en-US"/>
        </w:rPr>
        <w:t xml:space="preserve">, </w:t>
      </w:r>
      <w:r w:rsidR="00A04B84">
        <w:rPr>
          <w:lang w:eastAsia="en-US"/>
        </w:rPr>
        <w:t>Bukovje Bistransko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9C0CF7">
      <w:pPr>
        <w:jc w:val="both"/>
      </w:pPr>
      <w:r>
        <w:t>Zastupnik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 w:rsidR="000B5F7C">
        <w:t>SAMOBORSKE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9C0CF7">
        <w:t>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0B5F7C">
        <w:t>montažom strojarskih instalacija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posluje i </w:t>
      </w:r>
      <w:r w:rsidR="000B5F7C">
        <w:t>ima 5</w:t>
      </w:r>
      <w:r w:rsidR="00AE16FE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0A02DF" w:rsidP="003A22A8" w:rsidRDefault="003A22A8">
      <w:pPr>
        <w:jc w:val="both"/>
      </w:pPr>
      <w:r w:rsidRPr="002C241F">
        <w:t>Što se tiče imovine</w:t>
      </w:r>
      <w:r>
        <w:t xml:space="preserve"> navodi da </w:t>
      </w:r>
      <w:r w:rsidR="000A02DF">
        <w:t xml:space="preserve">ima </w:t>
      </w:r>
      <w:r w:rsidR="000B5F7C">
        <w:t>halu, pogon, strojeve, vozila, vrijednosti oko 4.000.000,00 kuna, ima i nenaplaćenih potraživanja oko 200.000,00 kuna.</w:t>
      </w:r>
    </w:p>
    <w:p w:rsidR="003A22A8" w:rsidP="003A22A8" w:rsidRDefault="003A22A8">
      <w:pPr>
        <w:jc w:val="both"/>
      </w:pPr>
    </w:p>
    <w:p w:rsidR="00AE16FE" w:rsidP="003A22A8" w:rsidRDefault="000B5F7C">
      <w:pPr>
        <w:jc w:val="both"/>
      </w:pPr>
      <w:r>
        <w:t>Zna da je žiro račun bio u</w:t>
      </w:r>
      <w:r w:rsidR="003A22A8">
        <w:t xml:space="preserve"> blokadi</w:t>
      </w:r>
      <w:r w:rsidR="00DC17F9">
        <w:t>,</w:t>
      </w:r>
      <w:r w:rsidR="00AE16FE">
        <w:t xml:space="preserve"> </w:t>
      </w:r>
      <w:r>
        <w:t>ali tvrdi da je blokada u međuvremenu podmirena, i to 28. rujna 2020., o čemu prilaže potvrdu.</w:t>
      </w:r>
    </w:p>
    <w:p w:rsidR="000A02DF" w:rsidP="003A22A8" w:rsidRDefault="000A02DF">
      <w:pPr>
        <w:jc w:val="both"/>
      </w:pPr>
    </w:p>
    <w:p w:rsidR="003A22A8" w:rsidP="003A22A8" w:rsidRDefault="003A22A8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0B5F7C">
        <w:t>3 identična</w:t>
      </w:r>
      <w:r w:rsidR="00896969">
        <w:t xml:space="preserve"> </w:t>
      </w:r>
      <w:r w:rsidRPr="002C241F">
        <w:t>pečat</w:t>
      </w:r>
      <w:r w:rsidR="000B5F7C">
        <w:t>a</w:t>
      </w:r>
      <w:r w:rsidR="00896969">
        <w:t xml:space="preserve"> </w:t>
      </w:r>
      <w:r w:rsidR="000B5F7C">
        <w:t xml:space="preserve">koja se razlikuju u rednim brojevima </w:t>
      </w:r>
      <w:r w:rsidR="00896969">
        <w:t xml:space="preserve">sa otiskom društva </w:t>
      </w:r>
      <w:r w:rsidR="000A02DF">
        <w:t>i nalazi</w:t>
      </w:r>
      <w:r w:rsidR="00AE16FE">
        <w:t xml:space="preserve"> se kod </w:t>
      </w:r>
      <w:r w:rsidR="000A02DF">
        <w:t>njega</w:t>
      </w:r>
      <w:r w:rsidR="00AE16FE">
        <w:t>.</w:t>
      </w:r>
    </w:p>
    <w:p w:rsidR="000B5F7C" w:rsidP="003A22A8" w:rsidRDefault="000B5F7C">
      <w:pPr>
        <w:jc w:val="both"/>
      </w:pPr>
    </w:p>
    <w:p w:rsidR="00150801" w:rsidP="003A22A8" w:rsidRDefault="00A04B84">
      <w:pPr>
        <w:jc w:val="both"/>
      </w:pPr>
      <w:r>
        <w:t>Mladen Kovačec</w:t>
      </w:r>
      <w:r w:rsidR="009435DE">
        <w:t xml:space="preserve"> </w:t>
      </w:r>
      <w:r w:rsidR="00922429">
        <w:t>navodi da je nje</w:t>
      </w:r>
      <w:r w:rsidR="009435DE">
        <w:t>gov</w:t>
      </w:r>
      <w:r w:rsidR="00150801">
        <w:t xml:space="preserve"> broj mobitela:</w:t>
      </w:r>
      <w:r w:rsidR="000B5F7C">
        <w:t xml:space="preserve"> 098/278-225</w:t>
      </w:r>
    </w:p>
    <w:p w:rsidRPr="002C241F" w:rsidR="00150801" w:rsidP="003A22A8" w:rsidRDefault="00150801">
      <w:pPr>
        <w:jc w:val="both"/>
      </w:pPr>
    </w:p>
    <w:p w:rsidR="000A02DF" w:rsidP="003A22A8" w:rsidRDefault="003A22A8">
      <w:pPr>
        <w:jc w:val="both"/>
      </w:pPr>
      <w:r>
        <w:t>Knjigovodstvo vo</w:t>
      </w:r>
      <w:r w:rsidR="00AE16FE">
        <w:t xml:space="preserve">di </w:t>
      </w:r>
      <w:r w:rsidR="000B5F7C">
        <w:t>trgovačko društvo ŽONTA d.o.o. u Zagrebu</w:t>
      </w:r>
      <w:r w:rsidR="00AE16FE">
        <w:t>,</w:t>
      </w:r>
      <w:r>
        <w:t xml:space="preserve"> </w:t>
      </w:r>
      <w:r w:rsidR="00DC17F9">
        <w:t xml:space="preserve">dokumentacija se </w:t>
      </w:r>
      <w:r w:rsidR="00D57877">
        <w:t xml:space="preserve">nalazi </w:t>
      </w:r>
      <w:r w:rsidR="000A02DF">
        <w:t xml:space="preserve">kod </w:t>
      </w:r>
      <w:r w:rsidR="000B5F7C">
        <w:t>njih</w:t>
      </w:r>
      <w:r>
        <w:t>.</w:t>
      </w:r>
    </w:p>
    <w:p w:rsidR="000A02DF" w:rsidP="003A22A8" w:rsidRDefault="000A02DF">
      <w:pPr>
        <w:jc w:val="both"/>
      </w:pPr>
    </w:p>
    <w:p w:rsidR="003A22A8" w:rsidP="003A22A8" w:rsidRDefault="000B5F7C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0B5F7C">
        <w:t>11,33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EC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04B84">
      <w:t>219</w:t>
    </w:r>
    <w:r w:rsidR="00B80BDA">
      <w:t>/</w:t>
    </w:r>
    <w:r w:rsidR="00E84861">
      <w:t>20</w:t>
    </w:r>
    <w:r w:rsidR="00E036A8">
      <w:t>20</w:t>
    </w:r>
    <w:r w:rsidR="0074759D">
      <w:t>-</w:t>
    </w:r>
    <w:r w:rsidR="00A04B84"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B5F7C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4ECE"/>
    <w:rsid w:val="0074759D"/>
    <w:rsid w:val="0075128E"/>
    <w:rsid w:val="00753F9C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04B8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744EC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4EC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44EC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44EC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44EC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44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E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E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E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E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2020.</izvorni_sadrzaj>
    <derivirana_varijabla naziv="DomainObject.StvarniPocetakDatum_1">7. listopada 2020.</derivirana_varijabla>
  </DomainObject.StvarniPocetakDatum>
  <DomainObject.StvarniZavrsetakDatum>
    <izvorni_sadrzaj>7. listopada 2020.</izvorni_sadrzaj>
    <derivirana_varijabla naziv="DomainObject.StvarniZavrsetakDatum_1">7. listopada 2020.</derivirana_varijabla>
  </DomainObject.StvarniZavrsetakDatum>
  <DomainObject.PlaniraniZavrsetakDatum>
    <izvorni_sadrzaj>7. listopada 2020.</izvorni_sadrzaj>
    <derivirana_varijabla naziv="DomainObject.PlaniraniZavrsetakDatum_1">7. listopada 2020.</derivirana_varijabla>
  </DomainObject.PlaniraniZavrsetakDatum>
  <DomainObject.PlaniraniPocetakDatum>
    <izvorni_sadrzaj>7. listopada 2020.</izvorni_sadrzaj>
    <derivirana_varijabla naziv="DomainObject.PlaniraniPocetakDatum_1">7. listopada 2020.</derivirana_varijabla>
  </DomainObject.PlaniraniPocetakDatum>
  <DomainObject.StvarniPocetakVrijeme>
    <izvorni_sadrzaj>11:25</izvorni_sadrzaj>
    <derivirana_varijabla naziv="DomainObject.StvarniPocetakVrijeme_1">11:25</derivirana_varijabla>
  </DomainObject.StvarniPocetakVrijeme>
  <DomainObject.StvarniZavrsetakVrijeme>
    <izvorni_sadrzaj>11:33</izvorni_sadrzaj>
    <derivirana_varijabla naziv="DomainObject.StvarniZavrsetakVrijeme_1">11:33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11:25</izvorni_sadrzaj>
    <derivirana_varijabla naziv="DomainObject.PlaniraniPocetakVrijeme_1">11:25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listopada 2020.</izvorni_sadrzaj>
    <derivirana_varijabla naziv="DomainObject.Zapisnik.DatumKreiranja_1">7.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St-219/2020-8</izvorni_sadrzaj>
    <derivirana_varijabla naziv="DomainObject.Zapisnik.Oznaka_1">St-219/2020-8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St-219/2020</izvorni_sadrzaj>
    <derivirana_varijabla naziv="DomainObject.Predmet.OznakaBroj_1">St-219/2020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original u ref.</izvorni_sadrzaj>
    <derivirana_varijabla naziv="DomainObject.Predmet.PrimjedbaSuca_1">pomoćni na VTS, original u ref.</derivirana_varijabla>
  </DomainObject.Predmet.PrimjedbaSuca>
  <DomainObject.Predmet.ProtustrankaFormated>
    <izvorni_sadrzaj>  TERMOINŽENJERING-MONTAŽA d.d.</izvorni_sadrzaj>
    <derivirana_varijabla naziv="DomainObject.Predmet.ProtustrankaFormated_1">  TERMOINŽENJERING-MONTAŽA d.d.</derivirana_varijabla>
  </DomainObject.Predmet.ProtustrankaFormated>
  <DomainObject.Predmet.ProtustrankaFormatedOIB>
    <izvorni_sadrzaj>  TERMOINŽENJERING-MONTAŽA d.d., OIB 72469078487</izvorni_sadrzaj>
    <derivirana_varijabla naziv="DomainObject.Predmet.ProtustrankaFormatedOIB_1">  TERMOINŽENJERING-MONTAŽA d.d., OIB 72469078487</derivirana_varijabla>
  </DomainObject.Predmet.ProtustrankaFormatedOIB>
  <DomainObject.Predmet.ProtustrankaFormatedWithAdress>
    <izvorni_sadrzaj> TERMOINŽENJERING-MONTAŽA d.d., Stubička 358, 10298 Bukovje Bistransko</izvorni_sadrzaj>
    <derivirana_varijabla naziv="DomainObject.Predmet.ProtustrankaFormatedWithAdress_1"> TERMOINŽENJERING-MONTAŽA d.d., Stubička 358, 10298 Bukovje Bistransko</derivirana_varijabla>
  </DomainObject.Predmet.ProtustrankaFormatedWithAdress>
  <DomainObject.Predmet.ProtustrankaFormatedWithAdressOIB>
    <izvorni_sadrzaj> TERMOINŽENJERING-MONTAŽA d.d., OIB 72469078487, Stubička 358, 10298 Bukovje Bistransko</izvorni_sadrzaj>
    <derivirana_varijabla naziv="DomainObject.Predmet.ProtustrankaFormatedWithAdressOIB_1"> TERMOINŽENJERING-MONTAŽA d.d., OIB 72469078487, Stubička 358, 10298 Bukovje Bistransko</derivirana_varijabla>
  </DomainObject.Predmet.ProtustrankaFormatedWithAdressOIB>
  <DomainObject.Predmet.ProtustrankaWithAdress>
    <izvorni_sadrzaj>TERMOINŽENJERING-MONTAŽA d.d. Stubička 358, 10298 Bukovje Bistransko</izvorni_sadrzaj>
    <derivirana_varijabla naziv="DomainObject.Predmet.ProtustrankaWithAdress_1">TERMOINŽENJERING-MONTAŽA d.d. Stubička 358, 10298 Bukovje Bistransko</derivirana_varijabla>
  </DomainObject.Predmet.ProtustrankaWithAdress>
  <DomainObject.Predmet.ProtustrankaWithAdressOIB>
    <izvorni_sadrzaj>TERMOINŽENJERING-MONTAŽA d.d., OIB 72469078487, Stubička 358, 10298 Bukovje Bistransko</izvorni_sadrzaj>
    <derivirana_varijabla naziv="DomainObject.Predmet.ProtustrankaWithAdressOIB_1">TERMOINŽENJERING-MONTAŽA d.d., OIB 72469078487, Stubička 358, 10298 Bukovje Bistransko</derivirana_varijabla>
  </DomainObject.Predmet.ProtustrankaWithAdressOIB>
  <DomainObject.Predmet.ProtustrankaNazivFormated>
    <izvorni_sadrzaj>TERMOINŽENJERING-MONTAŽA d.d.</izvorni_sadrzaj>
    <derivirana_varijabla naziv="DomainObject.Predmet.ProtustrankaNazivFormated_1">TERMOINŽENJERING-MONTAŽA d.d.</derivirana_varijabla>
  </DomainObject.Predmet.ProtustrankaNazivFormated>
  <DomainObject.Predmet.ProtustrankaNazivFormatedOIB>
    <izvorni_sadrzaj>TERMOINŽENJERING-MONTAŽA d.d., OIB 72469078487</izvorni_sadrzaj>
    <derivirana_varijabla naziv="DomainObject.Predmet.ProtustrankaNazivFormatedOIB_1">TERMOINŽENJERING-MONTAŽA d.d., OIB 72469078487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listopada 2020.</izvorni_sadrzaj>
    <derivirana_varijabla naziv="DomainObject.Predmet.SpisIzvanSuda.DatumIzlazaSpisa_1">7. listopada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TERMOINŽENJERING-MONTAŽA d.d.</item>
    </izvorni_sadrzaj>
    <derivirana_varijabla naziv="DomainObject.Predmet.ProtuStrankaListFormated_1">
      <item>TERMOINŽENJERING-MONTAŽA d.d.</item>
    </derivirana_varijabla>
  </DomainObject.Predmet.ProtuStrankaListFormated>
  <DomainObject.Predmet.ProtuStrankaListFormatedOIB>
    <izvorni_sadrzaj>
      <item>TERMOINŽENJERING-MONTAŽA d.d., OIB 72469078487</item>
    </izvorni_sadrzaj>
    <derivirana_varijabla naziv="DomainObject.Predmet.ProtuStrankaListFormatedOIB_1">
      <item>TERMOINŽENJERING-MONTAŽA d.d., OIB 72469078487</item>
    </derivirana_varijabla>
  </DomainObject.Predmet.ProtuStrankaListFormatedOIB>
  <DomainObject.Predmet.ProtuStrankaListFormatedWithAdress>
    <izvorni_sadrzaj>
      <item>TERMOINŽENJERING-MONTAŽA d.d., Stubička 358, 10298 Bukovje Bistransko</item>
    </izvorni_sadrzaj>
    <derivirana_varijabla naziv="DomainObject.Predmet.ProtuStrankaListFormatedWithAdress_1">
      <item>TERMOINŽENJERING-MONTAŽA d.d., Stubička 358, 10298 Bukovje Bistransko</item>
    </derivirana_varijabla>
  </DomainObject.Predmet.ProtuStrankaListFormatedWithAdress>
  <DomainObject.Predmet.ProtuStrankaListFormatedWithAdressOIB>
    <izvorni_sadrzaj>
      <item>TERMOINŽENJERING-MONTAŽA d.d., OIB 72469078487, Stubička 358, 10298 Bukovje Bistransko</item>
    </izvorni_sadrzaj>
    <derivirana_varijabla naziv="DomainObject.Predmet.ProtuStrankaListFormatedWithAdressOIB_1">
      <item>TERMOINŽENJERING-MONTAŽA d.d., OIB 72469078487, Stubička 358, 10298 Bukovje Bistransko</item>
    </derivirana_varijabla>
  </DomainObject.Predmet.ProtuStrankaListFormatedWithAdressOIB>
  <DomainObject.Predmet.ProtuStrankaListNazivFormated>
    <izvorni_sadrzaj>
      <item>TERMOINŽENJERING-MONTAŽA d.d.</item>
    </izvorni_sadrzaj>
    <derivirana_varijabla naziv="DomainObject.Predmet.ProtuStrankaListNazivFormated_1">
      <item>TERMOINŽENJERING-MONTAŽA d.d.</item>
    </derivirana_varijabla>
  </DomainObject.Predmet.ProtuStrankaListNazivFormated>
  <DomainObject.Predmet.ProtuStrankaListNazivFormatedOIB>
    <izvorni_sadrzaj>
      <item>TERMOINŽENJERING-MONTAŽA d.d., OIB 72469078487</item>
    </izvorni_sadrzaj>
    <derivirana_varijabla naziv="DomainObject.Predmet.ProtuStrankaListNazivFormatedOIB_1">
      <item>TERMOINŽENJERING-MONTAŽA d.d., OIB 72469078487</item>
    </derivirana_varijabla>
  </DomainObject.Predmet.ProtuStrankaListNazivFormatedOIB>
  <DomainObject.Predmet.OstaliListFormated>
    <izvorni_sadrzaj>
      <item>Mladen Kovačec</item>
    </izvorni_sadrzaj>
    <derivirana_varijabla naziv="DomainObject.Predmet.OstaliListFormated_1">
      <item>Mladen Kovačec</item>
    </derivirana_varijabla>
  </DomainObject.Predmet.OstaliListFormated>
  <DomainObject.Predmet.OstaliListFormatedOIB>
    <izvorni_sadrzaj>
      <item>Mladen Kovačec, OIB 89353412972</item>
    </izvorni_sadrzaj>
    <derivirana_varijabla naziv="DomainObject.Predmet.OstaliListFormatedOIB_1">
      <item>Mladen Kovačec, OIB 89353412972</item>
    </derivirana_varijabla>
  </DomainObject.Predmet.OstaliListFormatedOIB>
  <DomainObject.Predmet.OstaliListFormatedWithAdress>
    <izvorni_sadrzaj>
      <item>Mladen Kovačec, Ulica Škendera Fabkovića 3, 10000 Zagreb</item>
    </izvorni_sadrzaj>
    <derivirana_varijabla naziv="DomainObject.Predmet.OstaliListFormatedWithAdress_1">
      <item>Mladen Kovačec, Ulica Škendera Fabkovića 3, 10000 Zagreb</item>
    </derivirana_varijabla>
  </DomainObject.Predmet.OstaliListFormatedWithAdress>
  <DomainObject.Predmet.OstaliListFormatedWithAdressOIB>
    <izvorni_sadrzaj>
      <item>Mladen Kovačec, OIB 89353412972, Ulica Škendera Fabkovića 3, 10000 Zagreb</item>
    </izvorni_sadrzaj>
    <derivirana_varijabla naziv="DomainObject.Predmet.OstaliListFormatedWithAdressOIB_1">
      <item>Mladen Kovačec, OIB 89353412972, Ulica Škendera Fabkovića 3, 10000 Zagreb</item>
    </derivirana_varijabla>
  </DomainObject.Predmet.OstaliListFormatedWithAdressOIB>
  <DomainObject.Predmet.OstaliListNazivFormated>
    <izvorni_sadrzaj>
      <item>Mladen Kovačec</item>
    </izvorni_sadrzaj>
    <derivirana_varijabla naziv="DomainObject.Predmet.OstaliListNazivFormated_1">
      <item>Mladen Kovačec</item>
    </derivirana_varijabla>
  </DomainObject.Predmet.OstaliListNazivFormated>
  <DomainObject.Predmet.OstaliListNazivFormatedOIB>
    <izvorni_sadrzaj>
      <item>Mladen Kovačec, OIB 89353412972</item>
    </izvorni_sadrzaj>
    <derivirana_varijabla naziv="DomainObject.Predmet.OstaliListNazivFormatedOIB_1">
      <item>Mladen Kovačec, OIB 89353412972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2020.</izvorni_sadrzaj>
    <derivirana_varijabla naziv="DomainObject.Datum_1">7. listopada 2020.</derivirana_varijabla>
  </DomainObject.Datum>
  <DomainObject.PoslovniBrojDokumenta>
    <izvorni_sadrzaj>St-219/2020-8</izvorni_sadrzaj>
    <derivirana_varijabla naziv="DomainObject.PoslovniBrojDokumenta_1">St-219/2020-8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TERMOINŽENJERING-MONTAŽA d.d.</izvorni_sadrzaj>
    <derivirana_varijabla naziv="DomainObject.Predmet.ProtustrankaIDrugi_1">TERMOINŽENJERING-MONTAŽA d.d.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TERMOINŽENJERING-MONTAŽA d.d., OIB 72469078487, Stubička 358, 10298 Bukovje Bistransko</izvorni_sadrzaj>
    <derivirana_varijabla naziv="DomainObject.Predmet.ProtustrankaIDrugiAdressOIB_1">TERMOINŽENJERING-MONTAŽA d.d., OIB 72469078487, Stubička 358, 10298 Bukovje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TERMOINŽENJERING-MONTAŽA d.d.</item>
      <item>Financijska agencija</item>
      <item>Mladen Kovačec</item>
    </izvorni_sadrzaj>
    <derivirana_varijabla naziv="DomainObject.Predmet.SudioniciListNaziv_1">
      <item>TERMOINŽENJERING-MONTAŽA d.d.</item>
      <item>Financijska agencija</item>
      <item>Mladen Kovačec</item>
    </derivirana_varijabla>
  </DomainObject.Predmet.SudioniciListNaziv>
  <DomainObject.Predmet.SudioniciListAdressOIB>
    <izvorni_sadrzaj>
      <item>TERMOINŽENJERING-MONTAŽA d.d., OIB 72469078487, Stubička 358,10298 Bukovje Bistransko</item>
      <item>Financijska agencija, OIB 85821130368, TRG SVIBANJSKIH ŽRTAVA 1995. 1,10000 Zagreb</item>
      <item>Mladen Kovačec, OIB 89353412972, Ulica Škendera Fabkovića 3,10000 Zagreb</item>
    </izvorni_sadrzaj>
    <derivirana_varijabla naziv="DomainObject.Predmet.SudioniciListAdressOIB_1">
      <item>TERMOINŽENJERING-MONTAŽA d.d., OIB 72469078487, Stubička 358,10298 Bukovje Bistransko</item>
      <item>Financijska agencija, OIB 85821130368, TRG SVIBANJSKIH ŽRTAVA 1995. 1,10000 Zagreb</item>
      <item>Mladen Kovačec, OIB 89353412972, Ulica Škendera Fabkovića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72469078487</item>
      <item>, OIB 85821130368</item>
      <item>, OIB 89353412972</item>
    </izvorni_sadrzaj>
    <derivirana_varijabla naziv="DomainObject.Predmet.SudioniciListNazivOIB_1">
      <item>, OIB 72469078487</item>
      <item>, OIB 85821130368</item>
      <item>, OIB 89353412972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344</properties:Words>
  <properties:Characters>1940</properties:Characters>
  <properties:Lines>82</properties:Lines>
  <properties:Paragraphs>30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2020-10-07T07:31:00Z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2020-10-07T12:21:00Z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St-219/2020-8 / Zapisnik - Ročište radi izjašnjenja o prijedlogu za otvaranje steč.post (1 St-219-2020-povodom prijedloga za otvaranje stečaja-7.10.20.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